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087DA075"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r w:rsidR="00D94548" w:rsidRPr="00D94548">
              <w:rPr>
                <w:noProof w:val="0"/>
                <w:sz w:val="64"/>
              </w:rPr>
              <w:t>28.567</w:t>
            </w:r>
            <w:r w:rsidRPr="00F17505">
              <w:rPr>
                <w:noProof w:val="0"/>
                <w:sz w:val="64"/>
              </w:rPr>
              <w:t xml:space="preserve"> </w:t>
            </w:r>
            <w:bookmarkStart w:id="2" w:name="specVersion"/>
            <w:r w:rsidR="00B14A6A" w:rsidRPr="00F17505">
              <w:rPr>
                <w:noProof w:val="0"/>
              </w:rPr>
              <w:t>V</w:t>
            </w:r>
            <w:r w:rsidR="00B82E3B">
              <w:rPr>
                <w:noProof w:val="0"/>
              </w:rPr>
              <w:t>0</w:t>
            </w:r>
            <w:r w:rsidR="003844AB">
              <w:rPr>
                <w:noProof w:val="0"/>
              </w:rPr>
              <w:t>.</w:t>
            </w:r>
            <w:r w:rsidR="00B82E3B">
              <w:rPr>
                <w:noProof w:val="0"/>
              </w:rPr>
              <w:t>1</w:t>
            </w:r>
            <w:r w:rsidR="003844AB">
              <w:rPr>
                <w:noProof w:val="0"/>
              </w:rPr>
              <w:t>.0</w:t>
            </w:r>
            <w:bookmarkEnd w:id="2"/>
            <w:r w:rsidR="00D11DA7" w:rsidRPr="00F17505">
              <w:rPr>
                <w:noProof w:val="0"/>
              </w:rPr>
              <w:t xml:space="preserve"> </w:t>
            </w:r>
            <w:r w:rsidRPr="00F17505">
              <w:rPr>
                <w:noProof w:val="0"/>
                <w:sz w:val="32"/>
              </w:rPr>
              <w:t>(</w:t>
            </w:r>
            <w:bookmarkStart w:id="3" w:name="issueDate"/>
            <w:r w:rsidR="003844AB">
              <w:rPr>
                <w:noProof w:val="0"/>
                <w:sz w:val="32"/>
              </w:rPr>
              <w:t>202</w:t>
            </w:r>
            <w:r w:rsidR="00D94548">
              <w:rPr>
                <w:noProof w:val="0"/>
                <w:sz w:val="32"/>
              </w:rPr>
              <w:t>5</w:t>
            </w:r>
            <w:r w:rsidR="003844AB">
              <w:rPr>
                <w:noProof w:val="0"/>
                <w:sz w:val="32"/>
              </w:rPr>
              <w:t>-</w:t>
            </w:r>
            <w:r w:rsidR="00C11E22">
              <w:rPr>
                <w:noProof w:val="0"/>
                <w:sz w:val="32"/>
              </w:rPr>
              <w:t>0</w:t>
            </w:r>
            <w:bookmarkEnd w:id="3"/>
            <w:r w:rsidR="00D94548">
              <w:rPr>
                <w:noProof w:val="0"/>
                <w:sz w:val="32"/>
              </w:rPr>
              <w:t>2</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4" w:name="spectype2"/>
            <w:r w:rsidRPr="00F17505">
              <w:rPr>
                <w:noProof w:val="0"/>
              </w:rPr>
              <w:t>Specification</w:t>
            </w:r>
            <w:bookmarkEnd w:id="4"/>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5" w:name="specTitle"/>
            <w:r w:rsidR="00AB011E" w:rsidRPr="00F17505">
              <w:t>Services and System Aspects</w:t>
            </w:r>
            <w:r w:rsidRPr="00F17505">
              <w:t>;</w:t>
            </w:r>
          </w:p>
          <w:bookmarkEnd w:id="5"/>
          <w:p w14:paraId="6B082AFA" w14:textId="77777777" w:rsidR="003D51AF" w:rsidRPr="00F17505" w:rsidRDefault="003D51AF" w:rsidP="003D51AF">
            <w:pPr>
              <w:pStyle w:val="ZT"/>
              <w:framePr w:wrap="auto" w:hAnchor="text" w:yAlign="inline"/>
            </w:pPr>
            <w:r w:rsidRPr="00F17505">
              <w:t>Management and orchestration;</w:t>
            </w:r>
          </w:p>
          <w:p w14:paraId="26CE4895" w14:textId="03B17BE6" w:rsidR="003D06C8" w:rsidRDefault="00D94548" w:rsidP="00133525">
            <w:pPr>
              <w:pStyle w:val="ZT"/>
              <w:framePr w:wrap="auto" w:hAnchor="text" w:yAlign="inline"/>
            </w:pPr>
            <w:r w:rsidRPr="00D94548">
              <w:t xml:space="preserve">Management </w:t>
            </w:r>
            <w:r w:rsidR="00886D57">
              <w:t>a</w:t>
            </w:r>
            <w:r w:rsidRPr="00D94548">
              <w:t xml:space="preserve">spects of </w:t>
            </w:r>
            <w:r w:rsidR="00886D57">
              <w:t>c</w:t>
            </w:r>
            <w:r w:rsidR="001C68F3">
              <w:t xml:space="preserve">losed </w:t>
            </w:r>
            <w:r w:rsidR="00886D57">
              <w:t>c</w:t>
            </w:r>
            <w:r w:rsidR="001C68F3">
              <w:t xml:space="preserve">ontrol </w:t>
            </w:r>
            <w:r w:rsidR="00886D57">
              <w:t>l</w:t>
            </w:r>
            <w:r w:rsidR="001C68F3">
              <w:t>oops</w:t>
            </w:r>
            <w:r w:rsidR="006E23E1" w:rsidRPr="00F17505">
              <w:t xml:space="preserve"> </w:t>
            </w:r>
          </w:p>
          <w:p w14:paraId="56EBBE01" w14:textId="2BE5B7F0" w:rsidR="004F0988" w:rsidRPr="00F17505" w:rsidRDefault="004F0988" w:rsidP="00133525">
            <w:pPr>
              <w:pStyle w:val="ZT"/>
              <w:framePr w:wrap="auto" w:hAnchor="text" w:yAlign="inline"/>
            </w:pPr>
            <w:r w:rsidRPr="00F17505">
              <w:t>(</w:t>
            </w:r>
            <w:r w:rsidRPr="00AE7059">
              <w:rPr>
                <w:rStyle w:val="ZGSM"/>
              </w:rPr>
              <w:t xml:space="preserve">Release </w:t>
            </w:r>
            <w:r w:rsidR="00B14A6A" w:rsidRPr="00AE7059">
              <w:rPr>
                <w:rStyle w:val="ZGSM"/>
              </w:rPr>
              <w:t>1</w:t>
            </w:r>
            <w:r w:rsidR="001C68F3">
              <w:rPr>
                <w:rStyle w:val="ZGSM"/>
              </w:rPr>
              <w:t>9</w:t>
            </w:r>
            <w:r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6" w:name="_MON_1684549432"/>
      <w:bookmarkEnd w:id="6"/>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8pt" o:ole="">
                  <v:imagedata r:id="rId14" o:title=""/>
                </v:shape>
                <o:OLEObject Type="Embed" ProgID="Word.Picture.8" ShapeID="_x0000_i1025" DrawAspect="Content" ObjectID="_1801556122" r:id="rId15"/>
              </w:object>
            </w:r>
          </w:p>
        </w:tc>
        <w:tc>
          <w:tcPr>
            <w:tcW w:w="5540" w:type="dxa"/>
            <w:shd w:val="clear" w:color="auto" w:fill="auto"/>
          </w:tcPr>
          <w:p w14:paraId="1BEB9470" w14:textId="5244567A" w:rsidR="00D57972" w:rsidRPr="00F17505" w:rsidRDefault="008D1802" w:rsidP="00133525">
            <w:pPr>
              <w:jc w:val="right"/>
            </w:pPr>
            <w:bookmarkStart w:id="7" w:name="logos"/>
            <w:r w:rsidRPr="00F17505">
              <w:rPr>
                <w:noProof/>
                <w:lang w:val="en-IN" w:eastAsia="en-I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8"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8"/>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9"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0"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0"/>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1"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28A8D3A4" w:rsidR="005045C6" w:rsidRPr="00F17505" w:rsidRDefault="005045C6" w:rsidP="005045C6">
            <w:pPr>
              <w:pStyle w:val="FP"/>
              <w:jc w:val="center"/>
              <w:rPr>
                <w:sz w:val="18"/>
              </w:rPr>
            </w:pPr>
            <w:r w:rsidRPr="00F17505">
              <w:rPr>
                <w:sz w:val="18"/>
              </w:rPr>
              <w:t xml:space="preserve">© </w:t>
            </w:r>
            <w:bookmarkStart w:id="12" w:name="copyrightDate"/>
            <w:r w:rsidRPr="00F17505">
              <w:rPr>
                <w:sz w:val="18"/>
              </w:rPr>
              <w:t>202</w:t>
            </w:r>
            <w:bookmarkEnd w:id="12"/>
            <w:r w:rsidR="00A032C8">
              <w:rPr>
                <w:sz w:val="18"/>
              </w:rPr>
              <w:t>5</w:t>
            </w:r>
            <w:r w:rsidRPr="00F17505">
              <w:rPr>
                <w:sz w:val="18"/>
              </w:rPr>
              <w:t>, 3GPP Organizational Partners (ARIB, ATIS, CCSA, ETSI, TSDSI, TTA, TTC).</w:t>
            </w:r>
            <w:bookmarkStart w:id="13" w:name="copyrightaddon"/>
            <w:bookmarkEnd w:id="13"/>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 xml:space="preserve">UMTS™ is a </w:t>
            </w:r>
            <w:proofErr w:type="gramStart"/>
            <w:r w:rsidRPr="00F17505">
              <w:rPr>
                <w:sz w:val="18"/>
              </w:rPr>
              <w:t>Trade Mark</w:t>
            </w:r>
            <w:proofErr w:type="gramEnd"/>
            <w:r w:rsidRPr="00F17505">
              <w:rPr>
                <w:sz w:val="18"/>
              </w:rPr>
              <w:t xml:space="preserve"> of ETSI registered for the benefit of its members</w:t>
            </w:r>
          </w:p>
          <w:p w14:paraId="2AEAF486" w14:textId="77777777" w:rsidR="005045C6" w:rsidRPr="00F17505" w:rsidRDefault="005045C6" w:rsidP="005045C6">
            <w:pPr>
              <w:pStyle w:val="FP"/>
              <w:rPr>
                <w:sz w:val="18"/>
              </w:rPr>
            </w:pPr>
            <w:r w:rsidRPr="00F17505">
              <w:rPr>
                <w:sz w:val="18"/>
              </w:rPr>
              <w:t xml:space="preserve">3GPP™ is a </w:t>
            </w:r>
            <w:proofErr w:type="gramStart"/>
            <w:r w:rsidRPr="00F17505">
              <w:rPr>
                <w:sz w:val="18"/>
              </w:rPr>
              <w:t>Trade Mark</w:t>
            </w:r>
            <w:proofErr w:type="gramEnd"/>
            <w:r w:rsidRPr="00F17505">
              <w:rPr>
                <w:sz w:val="18"/>
              </w:rPr>
              <w:t xml:space="preserve">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1"/>
          </w:p>
          <w:p w14:paraId="13F16FD7" w14:textId="77777777" w:rsidR="005045C6" w:rsidRPr="00F17505" w:rsidRDefault="005045C6" w:rsidP="005045C6"/>
        </w:tc>
      </w:tr>
      <w:bookmarkEnd w:id="9"/>
    </w:tbl>
    <w:p w14:paraId="5E388788" w14:textId="77777777" w:rsidR="00080512" w:rsidRPr="00F17505" w:rsidRDefault="00080512">
      <w:pPr>
        <w:pStyle w:val="TT"/>
      </w:pPr>
      <w:r w:rsidRPr="00F17505">
        <w:br w:type="page"/>
      </w:r>
      <w:bookmarkStart w:id="14" w:name="tableOfContents"/>
      <w:bookmarkEnd w:id="14"/>
      <w:r w:rsidRPr="00F17505">
        <w:lastRenderedPageBreak/>
        <w:t>Contents</w:t>
      </w:r>
    </w:p>
    <w:p w14:paraId="02D00C1B" w14:textId="5CE950FB" w:rsidR="00795563" w:rsidRDefault="00CD7497">
      <w:pPr>
        <w:pStyle w:val="TOC1"/>
        <w:rPr>
          <w:rFonts w:asciiTheme="minorHAnsi" w:eastAsiaTheme="minorEastAsia" w:hAnsiTheme="minorHAnsi" w:cstheme="minorBidi"/>
          <w:noProof/>
          <w:kern w:val="2"/>
          <w:sz w:val="24"/>
          <w:szCs w:val="24"/>
          <w:lang w:val="en-US"/>
          <w14:ligatures w14:val="standardContextual"/>
        </w:rPr>
      </w:pPr>
      <w:r>
        <w:rPr>
          <w:noProof/>
        </w:rPr>
        <w:fldChar w:fldCharType="begin"/>
      </w:r>
      <w:r>
        <w:rPr>
          <w:noProof/>
        </w:rPr>
        <w:instrText xml:space="preserve"> TOC \o "1-4" </w:instrText>
      </w:r>
      <w:r>
        <w:rPr>
          <w:noProof/>
        </w:rPr>
        <w:fldChar w:fldCharType="separate"/>
      </w:r>
      <w:r w:rsidR="00795563">
        <w:rPr>
          <w:noProof/>
        </w:rPr>
        <w:t>Foreword</w:t>
      </w:r>
      <w:r w:rsidR="00795563">
        <w:rPr>
          <w:noProof/>
        </w:rPr>
        <w:tab/>
      </w:r>
      <w:r w:rsidR="00795563">
        <w:rPr>
          <w:noProof/>
        </w:rPr>
        <w:fldChar w:fldCharType="begin"/>
      </w:r>
      <w:r w:rsidR="00795563">
        <w:rPr>
          <w:noProof/>
        </w:rPr>
        <w:instrText xml:space="preserve"> PAGEREF _Toc187413188 \h </w:instrText>
      </w:r>
      <w:r w:rsidR="00795563">
        <w:rPr>
          <w:noProof/>
        </w:rPr>
      </w:r>
      <w:r w:rsidR="00795563">
        <w:rPr>
          <w:noProof/>
        </w:rPr>
        <w:fldChar w:fldCharType="separate"/>
      </w:r>
      <w:r w:rsidR="00795563">
        <w:rPr>
          <w:noProof/>
        </w:rPr>
        <w:t>4</w:t>
      </w:r>
      <w:r w:rsidR="00795563">
        <w:rPr>
          <w:noProof/>
        </w:rPr>
        <w:fldChar w:fldCharType="end"/>
      </w:r>
    </w:p>
    <w:p w14:paraId="026D1C0A" w14:textId="50DE2D3D" w:rsidR="00795563" w:rsidRDefault="0079556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_Toc187413189 \h </w:instrText>
      </w:r>
      <w:r>
        <w:rPr>
          <w:noProof/>
        </w:rPr>
      </w:r>
      <w:r>
        <w:rPr>
          <w:noProof/>
        </w:rPr>
        <w:fldChar w:fldCharType="separate"/>
      </w:r>
      <w:r>
        <w:rPr>
          <w:noProof/>
        </w:rPr>
        <w:t>6</w:t>
      </w:r>
      <w:r>
        <w:rPr>
          <w:noProof/>
        </w:rPr>
        <w:fldChar w:fldCharType="end"/>
      </w:r>
    </w:p>
    <w:p w14:paraId="2ED94FE7" w14:textId="00DBCF13" w:rsidR="00795563" w:rsidRDefault="0079556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_Toc187413190 \h </w:instrText>
      </w:r>
      <w:r>
        <w:rPr>
          <w:noProof/>
        </w:rPr>
      </w:r>
      <w:r>
        <w:rPr>
          <w:noProof/>
        </w:rPr>
        <w:fldChar w:fldCharType="separate"/>
      </w:r>
      <w:r>
        <w:rPr>
          <w:noProof/>
        </w:rPr>
        <w:t>6</w:t>
      </w:r>
      <w:r>
        <w:rPr>
          <w:noProof/>
        </w:rPr>
        <w:fldChar w:fldCharType="end"/>
      </w:r>
    </w:p>
    <w:p w14:paraId="61DB1818" w14:textId="413C3ADD" w:rsidR="00795563" w:rsidRDefault="0079556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_Toc187413191 \h </w:instrText>
      </w:r>
      <w:r>
        <w:rPr>
          <w:noProof/>
        </w:rPr>
      </w:r>
      <w:r>
        <w:rPr>
          <w:noProof/>
        </w:rPr>
        <w:fldChar w:fldCharType="separate"/>
      </w:r>
      <w:r>
        <w:rPr>
          <w:noProof/>
        </w:rPr>
        <w:t>6</w:t>
      </w:r>
      <w:r>
        <w:rPr>
          <w:noProof/>
        </w:rPr>
        <w:fldChar w:fldCharType="end"/>
      </w:r>
    </w:p>
    <w:p w14:paraId="2D383859" w14:textId="7A7E1C25" w:rsidR="00795563" w:rsidRDefault="0079556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_Toc187413192 \h </w:instrText>
      </w:r>
      <w:r>
        <w:rPr>
          <w:noProof/>
        </w:rPr>
      </w:r>
      <w:r>
        <w:rPr>
          <w:noProof/>
        </w:rPr>
        <w:fldChar w:fldCharType="separate"/>
      </w:r>
      <w:r>
        <w:rPr>
          <w:noProof/>
        </w:rPr>
        <w:t>6</w:t>
      </w:r>
      <w:r>
        <w:rPr>
          <w:noProof/>
        </w:rPr>
        <w:fldChar w:fldCharType="end"/>
      </w:r>
    </w:p>
    <w:p w14:paraId="60D669D3" w14:textId="3863EA6E" w:rsidR="00795563" w:rsidRDefault="0079556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_Toc187413193 \h </w:instrText>
      </w:r>
      <w:r>
        <w:rPr>
          <w:noProof/>
        </w:rPr>
      </w:r>
      <w:r>
        <w:rPr>
          <w:noProof/>
        </w:rPr>
        <w:fldChar w:fldCharType="separate"/>
      </w:r>
      <w:r>
        <w:rPr>
          <w:noProof/>
        </w:rPr>
        <w:t>6</w:t>
      </w:r>
      <w:r>
        <w:rPr>
          <w:noProof/>
        </w:rPr>
        <w:fldChar w:fldCharType="end"/>
      </w:r>
    </w:p>
    <w:p w14:paraId="1CA6A609" w14:textId="600FDCDB" w:rsidR="00795563" w:rsidRDefault="0079556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_Toc187413194 \h </w:instrText>
      </w:r>
      <w:r>
        <w:rPr>
          <w:noProof/>
        </w:rPr>
      </w:r>
      <w:r>
        <w:rPr>
          <w:noProof/>
        </w:rPr>
        <w:fldChar w:fldCharType="separate"/>
      </w:r>
      <w:r>
        <w:rPr>
          <w:noProof/>
        </w:rPr>
        <w:t>6</w:t>
      </w:r>
      <w:r>
        <w:rPr>
          <w:noProof/>
        </w:rPr>
        <w:fldChar w:fldCharType="end"/>
      </w:r>
    </w:p>
    <w:p w14:paraId="639CC865" w14:textId="403C6DB4" w:rsidR="00080512" w:rsidRPr="00F17505" w:rsidRDefault="00CD7497" w:rsidP="002226BD">
      <w:r>
        <w:rPr>
          <w:noProof/>
          <w:sz w:val="22"/>
        </w:rPr>
        <w:fldChar w:fldCharType="end"/>
      </w:r>
    </w:p>
    <w:p w14:paraId="5AB034F9" w14:textId="77777777" w:rsidR="00DA539D" w:rsidRPr="00F17505" w:rsidRDefault="00080512" w:rsidP="00DA539D">
      <w:pPr>
        <w:pStyle w:val="Heading1"/>
      </w:pPr>
      <w:r w:rsidRPr="00F17505">
        <w:br w:type="page"/>
      </w:r>
      <w:bookmarkStart w:id="15" w:name="foreword"/>
      <w:bookmarkStart w:id="16" w:name="introduction"/>
      <w:bookmarkStart w:id="17" w:name="_Toc106015842"/>
      <w:bookmarkStart w:id="18" w:name="_Toc106098480"/>
      <w:bookmarkStart w:id="19" w:name="_Toc187413188"/>
      <w:bookmarkEnd w:id="15"/>
      <w:bookmarkEnd w:id="16"/>
      <w:r w:rsidR="00DA539D" w:rsidRPr="00F17505">
        <w:lastRenderedPageBreak/>
        <w:t>Foreword</w:t>
      </w:r>
      <w:bookmarkEnd w:id="17"/>
      <w:bookmarkEnd w:id="18"/>
      <w:bookmarkEnd w:id="19"/>
    </w:p>
    <w:p w14:paraId="0877C6B0" w14:textId="7E001B2E" w:rsidR="00DA539D" w:rsidRPr="00F17505" w:rsidRDefault="00DA539D" w:rsidP="00DA539D">
      <w:r w:rsidRPr="00F17505">
        <w:t xml:space="preserve">This Technical </w:t>
      </w:r>
      <w:bookmarkStart w:id="20" w:name="spectype3"/>
      <w:r w:rsidRPr="00F17505">
        <w:t>Specification</w:t>
      </w:r>
      <w:bookmarkEnd w:id="20"/>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57E30" w:rsidRDefault="00080512" w:rsidP="008B6334">
      <w:pPr>
        <w:pStyle w:val="Heading1"/>
      </w:pPr>
      <w:r w:rsidRPr="00F17505">
        <w:br w:type="page"/>
      </w:r>
      <w:bookmarkStart w:id="21" w:name="scope"/>
      <w:bookmarkStart w:id="22" w:name="references"/>
      <w:bookmarkStart w:id="23" w:name="_Toc106015843"/>
      <w:bookmarkStart w:id="24" w:name="_Toc106098481"/>
      <w:bookmarkStart w:id="25" w:name="_Toc187413189"/>
      <w:bookmarkEnd w:id="21"/>
      <w:bookmarkEnd w:id="22"/>
      <w:r w:rsidR="008B6334" w:rsidRPr="00F17505">
        <w:lastRenderedPageBreak/>
        <w:t>1</w:t>
      </w:r>
      <w:r w:rsidR="008B6334" w:rsidRPr="00F17505">
        <w:tab/>
        <w:t>Scope</w:t>
      </w:r>
      <w:bookmarkEnd w:id="23"/>
      <w:bookmarkEnd w:id="24"/>
      <w:bookmarkEnd w:id="25"/>
    </w:p>
    <w:p w14:paraId="0EF146E9" w14:textId="0D610E0A" w:rsidR="00717992" w:rsidRPr="00F57E30" w:rsidRDefault="00717992" w:rsidP="00717992">
      <w:bookmarkStart w:id="26" w:name="_Toc106015844"/>
      <w:bookmarkStart w:id="27" w:name="_Toc106098482"/>
    </w:p>
    <w:p w14:paraId="2B5E2FE4" w14:textId="19593920" w:rsidR="00080512" w:rsidRPr="00F57E30" w:rsidRDefault="00080512" w:rsidP="008B6334">
      <w:pPr>
        <w:pStyle w:val="Heading1"/>
      </w:pPr>
      <w:bookmarkStart w:id="28" w:name="_Toc187413190"/>
      <w:r w:rsidRPr="00F57E30">
        <w:t>2</w:t>
      </w:r>
      <w:r w:rsidRPr="00F57E30">
        <w:tab/>
        <w:t>References</w:t>
      </w:r>
      <w:bookmarkEnd w:id="26"/>
      <w:bookmarkEnd w:id="27"/>
      <w:bookmarkEnd w:id="28"/>
    </w:p>
    <w:p w14:paraId="7E36295B" w14:textId="77777777" w:rsidR="00B63F75" w:rsidRPr="00F57E30" w:rsidRDefault="00B63F75" w:rsidP="00B63F75">
      <w:bookmarkStart w:id="29" w:name="definitions"/>
      <w:bookmarkEnd w:id="29"/>
      <w:r w:rsidRPr="00F57E30">
        <w:t>The following documents contain provisions which, through reference in this text, constitute provisions of the present document.</w:t>
      </w:r>
    </w:p>
    <w:p w14:paraId="7EDD7C6B" w14:textId="77777777" w:rsidR="00B63F75" w:rsidRPr="00F57E30" w:rsidRDefault="00B63F75" w:rsidP="00B63F75">
      <w:pPr>
        <w:pStyle w:val="B1"/>
      </w:pPr>
      <w:r w:rsidRPr="00F57E30">
        <w:t>-</w:t>
      </w:r>
      <w:r w:rsidRPr="00F57E30">
        <w:tab/>
        <w:t>References are either specific (identified by date of publication, edition number, version number, etc.) or non</w:t>
      </w:r>
      <w:r w:rsidRPr="00F57E30">
        <w:noBreakHyphen/>
        <w:t>specific.</w:t>
      </w:r>
    </w:p>
    <w:p w14:paraId="11FB1886" w14:textId="77777777" w:rsidR="00B63F75" w:rsidRPr="00F57E30" w:rsidRDefault="00B63F75" w:rsidP="00B63F75">
      <w:pPr>
        <w:pStyle w:val="B1"/>
      </w:pPr>
      <w:r w:rsidRPr="00F57E30">
        <w:t>-</w:t>
      </w:r>
      <w:r w:rsidRPr="00F57E30">
        <w:tab/>
        <w:t>For a specific reference, subsequent revisions do not apply.</w:t>
      </w:r>
    </w:p>
    <w:p w14:paraId="68E885B3" w14:textId="77777777" w:rsidR="00B63F75" w:rsidRPr="00F57E30" w:rsidRDefault="00B63F75" w:rsidP="00B63F75">
      <w:pPr>
        <w:pStyle w:val="B1"/>
      </w:pPr>
      <w:r w:rsidRPr="00F57E30">
        <w:t>-</w:t>
      </w:r>
      <w:r w:rsidRPr="00F57E30">
        <w:tab/>
        <w:t>For a non-specific reference, the latest version applies. In the case of a reference to a 3GPP document (including a GSM document), a non-specific reference implicitly refers to the latest version of that document</w:t>
      </w:r>
      <w:r w:rsidRPr="00F57E30">
        <w:rPr>
          <w:i/>
        </w:rPr>
        <w:t xml:space="preserve"> in the same Release as the present document</w:t>
      </w:r>
      <w:r w:rsidRPr="00F57E30">
        <w:t>.</w:t>
      </w:r>
    </w:p>
    <w:p w14:paraId="3B5E06A2" w14:textId="15C81CA7" w:rsidR="00B63F75" w:rsidRPr="00F57E30" w:rsidRDefault="00B63F75" w:rsidP="00B63F75">
      <w:pPr>
        <w:pStyle w:val="EX"/>
      </w:pPr>
      <w:r w:rsidRPr="00F57E30">
        <w:t>[1]</w:t>
      </w:r>
      <w:r w:rsidRPr="00F57E30">
        <w:tab/>
        <w:t>3GPP TR 21.905: "Vocabulary for 3GPP Specifications".</w:t>
      </w:r>
    </w:p>
    <w:p w14:paraId="326849CF" w14:textId="77777777" w:rsidR="00D91157" w:rsidRPr="00F57E30" w:rsidRDefault="00D91157" w:rsidP="003473D4">
      <w:pPr>
        <w:pStyle w:val="EX"/>
      </w:pPr>
    </w:p>
    <w:p w14:paraId="6AA49AC4" w14:textId="77777777" w:rsidR="00B63F75" w:rsidRPr="00F57E30" w:rsidRDefault="00B63F75" w:rsidP="00B63F75">
      <w:pPr>
        <w:pStyle w:val="Heading1"/>
      </w:pPr>
      <w:bookmarkStart w:id="30" w:name="_Toc106015845"/>
      <w:bookmarkStart w:id="31" w:name="_Toc106098483"/>
      <w:bookmarkStart w:id="32" w:name="_Toc187413191"/>
      <w:r w:rsidRPr="00F57E30">
        <w:t>3</w:t>
      </w:r>
      <w:r w:rsidRPr="00F57E30">
        <w:tab/>
        <w:t>Definitions of terms, symbols and abbreviations</w:t>
      </w:r>
      <w:bookmarkEnd w:id="30"/>
      <w:bookmarkEnd w:id="31"/>
      <w:bookmarkEnd w:id="32"/>
    </w:p>
    <w:p w14:paraId="69872017" w14:textId="77777777" w:rsidR="00B63F75" w:rsidRPr="00F57E30" w:rsidRDefault="00B63F75" w:rsidP="00B63F75">
      <w:pPr>
        <w:pStyle w:val="Heading2"/>
      </w:pPr>
      <w:bookmarkStart w:id="33" w:name="_Toc106015846"/>
      <w:bookmarkStart w:id="34" w:name="_Toc106098484"/>
      <w:bookmarkStart w:id="35" w:name="_Toc187413192"/>
      <w:r w:rsidRPr="00F57E30">
        <w:t>3.1</w:t>
      </w:r>
      <w:r w:rsidRPr="00F57E30">
        <w:tab/>
        <w:t>Terms</w:t>
      </w:r>
      <w:bookmarkEnd w:id="33"/>
      <w:bookmarkEnd w:id="34"/>
      <w:bookmarkEnd w:id="35"/>
    </w:p>
    <w:p w14:paraId="187EB28C" w14:textId="77777777" w:rsidR="00410AFE" w:rsidRPr="004D3578" w:rsidRDefault="00410AFE" w:rsidP="00410AFE">
      <w:bookmarkStart w:id="36" w:name="_Toc106015847"/>
      <w:bookmarkStart w:id="37" w:name="_Toc106098485"/>
      <w:bookmarkStart w:id="38" w:name="_Toc187413193"/>
      <w:r w:rsidRPr="004D3578">
        <w:t>For the purposes of the present document, the terms given in TR 21.905 [1] and the following apply. A term defined in the present document takes precedence over the definition of the same term, if any, in TR 21.905 [1].</w:t>
      </w:r>
    </w:p>
    <w:p w14:paraId="53CAC148" w14:textId="77777777" w:rsidR="00B63F75" w:rsidRPr="00F57E30" w:rsidRDefault="00B63F75" w:rsidP="00B63F75">
      <w:pPr>
        <w:pStyle w:val="Heading2"/>
      </w:pPr>
      <w:r w:rsidRPr="00F57E30">
        <w:t>3.2</w:t>
      </w:r>
      <w:r w:rsidRPr="00F57E30">
        <w:tab/>
        <w:t>Symbols</w:t>
      </w:r>
      <w:bookmarkEnd w:id="36"/>
      <w:bookmarkEnd w:id="37"/>
      <w:bookmarkEnd w:id="38"/>
    </w:p>
    <w:p w14:paraId="51089C66" w14:textId="295FD5B5" w:rsidR="00B63F75" w:rsidRPr="00F57E30" w:rsidRDefault="009F6E19" w:rsidP="00AD7D35">
      <w:r w:rsidRPr="00F57E30">
        <w:t>Void</w:t>
      </w:r>
      <w:r w:rsidR="00AD7D35" w:rsidRPr="00F57E30">
        <w:t>.</w:t>
      </w:r>
    </w:p>
    <w:p w14:paraId="5264D26A" w14:textId="77777777" w:rsidR="00B63F75" w:rsidRPr="00F57E30" w:rsidRDefault="00B63F75" w:rsidP="00B63F75">
      <w:pPr>
        <w:pStyle w:val="Heading2"/>
      </w:pPr>
      <w:bookmarkStart w:id="39" w:name="_Toc106015848"/>
      <w:bookmarkStart w:id="40" w:name="_Toc106098486"/>
      <w:bookmarkStart w:id="41" w:name="_Toc187413194"/>
      <w:r w:rsidRPr="00F57E30">
        <w:t>3.3</w:t>
      </w:r>
      <w:r w:rsidRPr="00F57E30">
        <w:tab/>
        <w:t>Abbreviations</w:t>
      </w:r>
      <w:bookmarkEnd w:id="39"/>
      <w:bookmarkEnd w:id="40"/>
      <w:bookmarkEnd w:id="41"/>
    </w:p>
    <w:p w14:paraId="07454B02" w14:textId="77777777" w:rsidR="00102E78" w:rsidRPr="004D3578" w:rsidRDefault="00102E78" w:rsidP="00102E78">
      <w:pPr>
        <w:keepNext/>
      </w:pPr>
      <w:bookmarkStart w:id="42" w:name="clause4"/>
      <w:bookmarkStart w:id="43" w:name="_Toc106015849"/>
      <w:bookmarkStart w:id="44" w:name="_Toc106098487"/>
      <w:bookmarkEnd w:id="42"/>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881A288" w14:textId="77777777" w:rsidR="00EF053B" w:rsidRDefault="00EF053B">
      <w:pPr>
        <w:overflowPunct/>
        <w:autoSpaceDE/>
        <w:autoSpaceDN/>
        <w:adjustRightInd/>
        <w:spacing w:after="0"/>
        <w:textAlignment w:val="auto"/>
        <w:rPr>
          <w:rFonts w:ascii="Arial" w:hAnsi="Arial" w:cs="Arial"/>
          <w:sz w:val="36"/>
          <w:szCs w:val="36"/>
        </w:rPr>
      </w:pPr>
      <w:r>
        <w:rPr>
          <w:rFonts w:cs="Arial"/>
          <w:szCs w:val="36"/>
        </w:rPr>
        <w:br w:type="page"/>
      </w:r>
      <w:bookmarkEnd w:id="43"/>
      <w:bookmarkEnd w:id="44"/>
    </w:p>
    <w:sectPr w:rsidR="00EF053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FA868" w14:textId="77777777" w:rsidR="003939E3" w:rsidRDefault="003939E3">
      <w:r>
        <w:separator/>
      </w:r>
    </w:p>
  </w:endnote>
  <w:endnote w:type="continuationSeparator" w:id="0">
    <w:p w14:paraId="1320D4E3" w14:textId="77777777" w:rsidR="003939E3" w:rsidRDefault="003939E3">
      <w:r>
        <w:continuationSeparator/>
      </w:r>
    </w:p>
  </w:endnote>
  <w:endnote w:type="continuationNotice" w:id="1">
    <w:p w14:paraId="5A1C0183" w14:textId="77777777" w:rsidR="003939E3" w:rsidRDefault="00393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69CBD" w14:textId="77777777" w:rsidR="003939E3" w:rsidRDefault="003939E3">
      <w:r>
        <w:separator/>
      </w:r>
    </w:p>
  </w:footnote>
  <w:footnote w:type="continuationSeparator" w:id="0">
    <w:p w14:paraId="5532478B" w14:textId="77777777" w:rsidR="003939E3" w:rsidRDefault="003939E3">
      <w:r>
        <w:continuationSeparator/>
      </w:r>
    </w:p>
  </w:footnote>
  <w:footnote w:type="continuationNotice" w:id="1">
    <w:p w14:paraId="757E4256" w14:textId="77777777" w:rsidR="003939E3" w:rsidRDefault="00393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A42" w14:textId="2D1A2AE0"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E3B">
      <w:rPr>
        <w:rFonts w:ascii="Arial" w:hAnsi="Arial" w:cs="Arial"/>
        <w:b/>
        <w:noProof/>
        <w:sz w:val="18"/>
        <w:szCs w:val="18"/>
      </w:rPr>
      <w:t>3GPP TS 28.567 V0.1.0 (2025-02)</w:t>
    </w:r>
    <w:r>
      <w:rPr>
        <w:rFonts w:ascii="Arial" w:hAnsi="Arial" w:cs="Arial"/>
        <w:b/>
        <w:sz w:val="18"/>
        <w:szCs w:val="18"/>
      </w:rPr>
      <w:fldChar w:fldCharType="end"/>
    </w:r>
  </w:p>
  <w:p w14:paraId="60D3636B" w14:textId="0B00BB4E"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0019">
      <w:rPr>
        <w:rFonts w:ascii="Arial" w:hAnsi="Arial" w:cs="Arial"/>
        <w:b/>
        <w:noProof/>
        <w:sz w:val="18"/>
        <w:szCs w:val="18"/>
      </w:rPr>
      <w:t>8</w:t>
    </w:r>
    <w:r>
      <w:rPr>
        <w:rFonts w:ascii="Arial" w:hAnsi="Arial" w:cs="Arial"/>
        <w:b/>
        <w:sz w:val="18"/>
        <w:szCs w:val="18"/>
      </w:rPr>
      <w:fldChar w:fldCharType="end"/>
    </w:r>
  </w:p>
  <w:p w14:paraId="2899D79D" w14:textId="30D6C4E7"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3D06C8">
      <w:rPr>
        <w:rFonts w:ascii="Arial" w:hAnsi="Arial" w:cs="Arial"/>
        <w:b/>
        <w:sz w:val="18"/>
        <w:szCs w:val="18"/>
      </w:rPr>
      <w:t>9</w:t>
    </w:r>
  </w:p>
  <w:p w14:paraId="30F17069" w14:textId="66090698"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46F72619"/>
    <w:multiLevelType w:val="singleLevel"/>
    <w:tmpl w:val="FFFFFFFF"/>
    <w:lvl w:ilvl="0">
      <w:numFmt w:val="decimal"/>
      <w:lvlText w:val="*"/>
      <w:lvlJc w:val="left"/>
    </w:lvl>
  </w:abstractNum>
  <w:abstractNum w:abstractNumId="11" w15:restartNumberingAfterBreak="0">
    <w:nsid w:val="48800F86"/>
    <w:multiLevelType w:val="singleLevel"/>
    <w:tmpl w:val="FFFFFFFF"/>
    <w:lvl w:ilvl="0">
      <w:numFmt w:val="decimal"/>
      <w:lvlText w:val="*"/>
      <w:lvlJc w:val="left"/>
    </w:lvl>
  </w:abstractNum>
  <w:abstractNum w:abstractNumId="12" w15:restartNumberingAfterBreak="0">
    <w:nsid w:val="500D4E1E"/>
    <w:multiLevelType w:val="singleLevel"/>
    <w:tmpl w:val="FFFFFFFF"/>
    <w:lvl w:ilvl="0">
      <w:numFmt w:val="decimal"/>
      <w:lvlText w:val="*"/>
      <w:lvlJc w:val="left"/>
    </w:lvl>
  </w:abstractNum>
  <w:abstractNum w:abstractNumId="1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4" w15:restartNumberingAfterBreak="0">
    <w:nsid w:val="5F214DF8"/>
    <w:multiLevelType w:val="singleLevel"/>
    <w:tmpl w:val="FFFFFFFF"/>
    <w:lvl w:ilvl="0">
      <w:numFmt w:val="decimal"/>
      <w:lvlText w:val="*"/>
      <w:lvlJc w:val="left"/>
    </w:lvl>
  </w:abstractNum>
  <w:abstractNum w:abstractNumId="15" w15:restartNumberingAfterBreak="0">
    <w:nsid w:val="66BD40CB"/>
    <w:multiLevelType w:val="singleLevel"/>
    <w:tmpl w:val="FFFFFFFF"/>
    <w:lvl w:ilvl="0">
      <w:numFmt w:val="decimal"/>
      <w:lvlText w:val="*"/>
      <w:lvlJc w:val="left"/>
    </w:lvl>
  </w:abstractNum>
  <w:abstractNum w:abstractNumId="16" w15:restartNumberingAfterBreak="0">
    <w:nsid w:val="683A38D4"/>
    <w:multiLevelType w:val="singleLevel"/>
    <w:tmpl w:val="FFFFFFFF"/>
    <w:lvl w:ilvl="0">
      <w:numFmt w:val="decimal"/>
      <w:lvlText w:val="*"/>
      <w:lvlJc w:val="left"/>
    </w:lvl>
  </w:abstractNum>
  <w:abstractNum w:abstractNumId="17"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18"/>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4"/>
  </w:num>
  <w:num w:numId="8" w16cid:durableId="2096437568">
    <w:abstractNumId w:val="9"/>
  </w:num>
  <w:num w:numId="9" w16cid:durableId="53041623">
    <w:abstractNumId w:val="16"/>
  </w:num>
  <w:num w:numId="10" w16cid:durableId="1177961310">
    <w:abstractNumId w:val="7"/>
  </w:num>
  <w:num w:numId="11" w16cid:durableId="1012876789">
    <w:abstractNumId w:val="12"/>
  </w:num>
  <w:num w:numId="12" w16cid:durableId="1407992337">
    <w:abstractNumId w:val="6"/>
  </w:num>
  <w:num w:numId="13" w16cid:durableId="427123836">
    <w:abstractNumId w:val="15"/>
  </w:num>
  <w:num w:numId="14" w16cid:durableId="1865901368">
    <w:abstractNumId w:val="13"/>
  </w:num>
  <w:num w:numId="15" w16cid:durableId="1335721060">
    <w:abstractNumId w:val="17"/>
  </w:num>
  <w:num w:numId="16" w16cid:durableId="1530483167">
    <w:abstractNumId w:val="10"/>
  </w:num>
  <w:num w:numId="17" w16cid:durableId="1763331558">
    <w:abstractNumId w:val="11"/>
  </w:num>
  <w:num w:numId="18" w16cid:durableId="600919680">
    <w:abstractNumId w:val="5"/>
  </w:num>
  <w:num w:numId="19" w16cid:durableId="63255847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10D6F"/>
    <w:rsid w:val="00021A57"/>
    <w:rsid w:val="00022209"/>
    <w:rsid w:val="00025C23"/>
    <w:rsid w:val="00026A95"/>
    <w:rsid w:val="0002708F"/>
    <w:rsid w:val="000271CE"/>
    <w:rsid w:val="00027A98"/>
    <w:rsid w:val="00027ADB"/>
    <w:rsid w:val="00030056"/>
    <w:rsid w:val="00033397"/>
    <w:rsid w:val="0003631B"/>
    <w:rsid w:val="00040095"/>
    <w:rsid w:val="00042196"/>
    <w:rsid w:val="000469F3"/>
    <w:rsid w:val="00051834"/>
    <w:rsid w:val="00051FC2"/>
    <w:rsid w:val="00054A22"/>
    <w:rsid w:val="00062023"/>
    <w:rsid w:val="000620AA"/>
    <w:rsid w:val="0006290A"/>
    <w:rsid w:val="000634C4"/>
    <w:rsid w:val="000655A6"/>
    <w:rsid w:val="00070A93"/>
    <w:rsid w:val="00073F8B"/>
    <w:rsid w:val="00080512"/>
    <w:rsid w:val="000829B3"/>
    <w:rsid w:val="00085F68"/>
    <w:rsid w:val="00086396"/>
    <w:rsid w:val="000877BB"/>
    <w:rsid w:val="000912D7"/>
    <w:rsid w:val="00091E69"/>
    <w:rsid w:val="00093311"/>
    <w:rsid w:val="00093A59"/>
    <w:rsid w:val="000941A7"/>
    <w:rsid w:val="000A14C7"/>
    <w:rsid w:val="000A7776"/>
    <w:rsid w:val="000B585B"/>
    <w:rsid w:val="000C2063"/>
    <w:rsid w:val="000C47C3"/>
    <w:rsid w:val="000C5E93"/>
    <w:rsid w:val="000D02DE"/>
    <w:rsid w:val="000D173A"/>
    <w:rsid w:val="000D1DD9"/>
    <w:rsid w:val="000D5723"/>
    <w:rsid w:val="000D58AB"/>
    <w:rsid w:val="000D733B"/>
    <w:rsid w:val="000E1001"/>
    <w:rsid w:val="000E2AAE"/>
    <w:rsid w:val="000E4F16"/>
    <w:rsid w:val="000E5D5E"/>
    <w:rsid w:val="000E7B5F"/>
    <w:rsid w:val="000F2DE5"/>
    <w:rsid w:val="000F5D96"/>
    <w:rsid w:val="000F60BD"/>
    <w:rsid w:val="001016FC"/>
    <w:rsid w:val="00102E78"/>
    <w:rsid w:val="0010341D"/>
    <w:rsid w:val="00107025"/>
    <w:rsid w:val="00107320"/>
    <w:rsid w:val="00111BF4"/>
    <w:rsid w:val="00113B9B"/>
    <w:rsid w:val="00115567"/>
    <w:rsid w:val="001158F2"/>
    <w:rsid w:val="00116455"/>
    <w:rsid w:val="001170ED"/>
    <w:rsid w:val="00120B07"/>
    <w:rsid w:val="001222D4"/>
    <w:rsid w:val="001301C0"/>
    <w:rsid w:val="001305D8"/>
    <w:rsid w:val="00133525"/>
    <w:rsid w:val="001375B3"/>
    <w:rsid w:val="00142B32"/>
    <w:rsid w:val="00144D0C"/>
    <w:rsid w:val="0015222A"/>
    <w:rsid w:val="00152933"/>
    <w:rsid w:val="00154A76"/>
    <w:rsid w:val="00154E43"/>
    <w:rsid w:val="001575B6"/>
    <w:rsid w:val="00157E1A"/>
    <w:rsid w:val="00161FE3"/>
    <w:rsid w:val="001658B9"/>
    <w:rsid w:val="00165954"/>
    <w:rsid w:val="00170773"/>
    <w:rsid w:val="00171D1A"/>
    <w:rsid w:val="00172095"/>
    <w:rsid w:val="00173E30"/>
    <w:rsid w:val="0017742E"/>
    <w:rsid w:val="00177A02"/>
    <w:rsid w:val="00182A70"/>
    <w:rsid w:val="00182C8B"/>
    <w:rsid w:val="00186D78"/>
    <w:rsid w:val="0019183F"/>
    <w:rsid w:val="00193DAC"/>
    <w:rsid w:val="001A0881"/>
    <w:rsid w:val="001A14C7"/>
    <w:rsid w:val="001A16BF"/>
    <w:rsid w:val="001A3207"/>
    <w:rsid w:val="001A4C42"/>
    <w:rsid w:val="001A4DDF"/>
    <w:rsid w:val="001A4E23"/>
    <w:rsid w:val="001A6F29"/>
    <w:rsid w:val="001A7420"/>
    <w:rsid w:val="001B11B4"/>
    <w:rsid w:val="001B1607"/>
    <w:rsid w:val="001B5520"/>
    <w:rsid w:val="001B55EF"/>
    <w:rsid w:val="001B58A3"/>
    <w:rsid w:val="001B6637"/>
    <w:rsid w:val="001B7D5C"/>
    <w:rsid w:val="001B7E6D"/>
    <w:rsid w:val="001C018D"/>
    <w:rsid w:val="001C187D"/>
    <w:rsid w:val="001C21C3"/>
    <w:rsid w:val="001C2434"/>
    <w:rsid w:val="001C3696"/>
    <w:rsid w:val="001C68F3"/>
    <w:rsid w:val="001C7BA1"/>
    <w:rsid w:val="001D02C2"/>
    <w:rsid w:val="001D0473"/>
    <w:rsid w:val="001D0805"/>
    <w:rsid w:val="001D256E"/>
    <w:rsid w:val="001D3A13"/>
    <w:rsid w:val="001D5226"/>
    <w:rsid w:val="001D623A"/>
    <w:rsid w:val="001D6A95"/>
    <w:rsid w:val="001D6F6A"/>
    <w:rsid w:val="001E0060"/>
    <w:rsid w:val="001E01AB"/>
    <w:rsid w:val="001F0C1D"/>
    <w:rsid w:val="001F1132"/>
    <w:rsid w:val="001F168B"/>
    <w:rsid w:val="001F1EB9"/>
    <w:rsid w:val="001F39B2"/>
    <w:rsid w:val="001F4814"/>
    <w:rsid w:val="001F5F4A"/>
    <w:rsid w:val="001F6664"/>
    <w:rsid w:val="001F728F"/>
    <w:rsid w:val="00201112"/>
    <w:rsid w:val="00201E21"/>
    <w:rsid w:val="00202BA1"/>
    <w:rsid w:val="002040C4"/>
    <w:rsid w:val="00205AF1"/>
    <w:rsid w:val="00211F1A"/>
    <w:rsid w:val="00212128"/>
    <w:rsid w:val="002138F2"/>
    <w:rsid w:val="002179F6"/>
    <w:rsid w:val="002226BD"/>
    <w:rsid w:val="00222A73"/>
    <w:rsid w:val="00225A5A"/>
    <w:rsid w:val="0022731F"/>
    <w:rsid w:val="00232234"/>
    <w:rsid w:val="002347A2"/>
    <w:rsid w:val="00234C21"/>
    <w:rsid w:val="00234F77"/>
    <w:rsid w:val="0023706C"/>
    <w:rsid w:val="00247923"/>
    <w:rsid w:val="00247E86"/>
    <w:rsid w:val="002531DF"/>
    <w:rsid w:val="002547A1"/>
    <w:rsid w:val="00261AF2"/>
    <w:rsid w:val="002674A7"/>
    <w:rsid w:val="002675F0"/>
    <w:rsid w:val="00267E87"/>
    <w:rsid w:val="00273060"/>
    <w:rsid w:val="0027357D"/>
    <w:rsid w:val="00276F13"/>
    <w:rsid w:val="0028199C"/>
    <w:rsid w:val="00282DB5"/>
    <w:rsid w:val="00291518"/>
    <w:rsid w:val="00296812"/>
    <w:rsid w:val="00297670"/>
    <w:rsid w:val="002A1669"/>
    <w:rsid w:val="002A2466"/>
    <w:rsid w:val="002A745C"/>
    <w:rsid w:val="002B040D"/>
    <w:rsid w:val="002B3532"/>
    <w:rsid w:val="002B607E"/>
    <w:rsid w:val="002B6131"/>
    <w:rsid w:val="002B6339"/>
    <w:rsid w:val="002C10AA"/>
    <w:rsid w:val="002C21E2"/>
    <w:rsid w:val="002C67E9"/>
    <w:rsid w:val="002D08ED"/>
    <w:rsid w:val="002D0D40"/>
    <w:rsid w:val="002D1004"/>
    <w:rsid w:val="002D533A"/>
    <w:rsid w:val="002D5F32"/>
    <w:rsid w:val="002D618C"/>
    <w:rsid w:val="002D7387"/>
    <w:rsid w:val="002E00EE"/>
    <w:rsid w:val="002E151A"/>
    <w:rsid w:val="002E3EA9"/>
    <w:rsid w:val="002F4DAD"/>
    <w:rsid w:val="00304389"/>
    <w:rsid w:val="00304E26"/>
    <w:rsid w:val="0030556D"/>
    <w:rsid w:val="00307D75"/>
    <w:rsid w:val="00311B0F"/>
    <w:rsid w:val="003142A0"/>
    <w:rsid w:val="0031509A"/>
    <w:rsid w:val="00316A7B"/>
    <w:rsid w:val="00316D44"/>
    <w:rsid w:val="003172DC"/>
    <w:rsid w:val="003243D7"/>
    <w:rsid w:val="003252DC"/>
    <w:rsid w:val="00325B83"/>
    <w:rsid w:val="00327563"/>
    <w:rsid w:val="00330DF0"/>
    <w:rsid w:val="00334318"/>
    <w:rsid w:val="00336282"/>
    <w:rsid w:val="003365C0"/>
    <w:rsid w:val="00340AEA"/>
    <w:rsid w:val="00342A6C"/>
    <w:rsid w:val="00342DA3"/>
    <w:rsid w:val="00343AF9"/>
    <w:rsid w:val="0034502D"/>
    <w:rsid w:val="003470A6"/>
    <w:rsid w:val="003473D4"/>
    <w:rsid w:val="003535E2"/>
    <w:rsid w:val="00353E97"/>
    <w:rsid w:val="003544D2"/>
    <w:rsid w:val="0035462D"/>
    <w:rsid w:val="00356011"/>
    <w:rsid w:val="003567D3"/>
    <w:rsid w:val="00360FFD"/>
    <w:rsid w:val="00365A33"/>
    <w:rsid w:val="00371D54"/>
    <w:rsid w:val="00372606"/>
    <w:rsid w:val="00374463"/>
    <w:rsid w:val="00374889"/>
    <w:rsid w:val="003765B8"/>
    <w:rsid w:val="00377E6E"/>
    <w:rsid w:val="003844AB"/>
    <w:rsid w:val="0038533F"/>
    <w:rsid w:val="00385F02"/>
    <w:rsid w:val="003867D1"/>
    <w:rsid w:val="0039270A"/>
    <w:rsid w:val="003939E3"/>
    <w:rsid w:val="00394B8A"/>
    <w:rsid w:val="003A3991"/>
    <w:rsid w:val="003A5E18"/>
    <w:rsid w:val="003B18A9"/>
    <w:rsid w:val="003B2A24"/>
    <w:rsid w:val="003B363F"/>
    <w:rsid w:val="003C1C81"/>
    <w:rsid w:val="003C3971"/>
    <w:rsid w:val="003C4B1E"/>
    <w:rsid w:val="003C511F"/>
    <w:rsid w:val="003C575F"/>
    <w:rsid w:val="003C63C6"/>
    <w:rsid w:val="003C6A4D"/>
    <w:rsid w:val="003C772D"/>
    <w:rsid w:val="003D06C8"/>
    <w:rsid w:val="003D1918"/>
    <w:rsid w:val="003D4BEB"/>
    <w:rsid w:val="003D51AF"/>
    <w:rsid w:val="003D75E7"/>
    <w:rsid w:val="003E2DD8"/>
    <w:rsid w:val="003E2F14"/>
    <w:rsid w:val="003E40A8"/>
    <w:rsid w:val="003E5495"/>
    <w:rsid w:val="003E5849"/>
    <w:rsid w:val="003F0DAA"/>
    <w:rsid w:val="003F49BF"/>
    <w:rsid w:val="003F6969"/>
    <w:rsid w:val="004010A7"/>
    <w:rsid w:val="0040180D"/>
    <w:rsid w:val="004039C2"/>
    <w:rsid w:val="004042C1"/>
    <w:rsid w:val="004049A0"/>
    <w:rsid w:val="00410AFE"/>
    <w:rsid w:val="00413E1C"/>
    <w:rsid w:val="004144FF"/>
    <w:rsid w:val="004146EF"/>
    <w:rsid w:val="00423334"/>
    <w:rsid w:val="004235F6"/>
    <w:rsid w:val="004236D7"/>
    <w:rsid w:val="00423E94"/>
    <w:rsid w:val="00430C36"/>
    <w:rsid w:val="00432B32"/>
    <w:rsid w:val="004345EC"/>
    <w:rsid w:val="00435B14"/>
    <w:rsid w:val="00441781"/>
    <w:rsid w:val="00441A8B"/>
    <w:rsid w:val="004422BB"/>
    <w:rsid w:val="00442675"/>
    <w:rsid w:val="00442FBD"/>
    <w:rsid w:val="004434A8"/>
    <w:rsid w:val="00443AA8"/>
    <w:rsid w:val="00446BF6"/>
    <w:rsid w:val="004500C4"/>
    <w:rsid w:val="0045133D"/>
    <w:rsid w:val="004544BD"/>
    <w:rsid w:val="00461FBB"/>
    <w:rsid w:val="00462812"/>
    <w:rsid w:val="0046374B"/>
    <w:rsid w:val="00465018"/>
    <w:rsid w:val="00465198"/>
    <w:rsid w:val="00465515"/>
    <w:rsid w:val="00471659"/>
    <w:rsid w:val="004721A6"/>
    <w:rsid w:val="004768AA"/>
    <w:rsid w:val="004807D9"/>
    <w:rsid w:val="00480F4B"/>
    <w:rsid w:val="00484227"/>
    <w:rsid w:val="0049146E"/>
    <w:rsid w:val="004946BD"/>
    <w:rsid w:val="00495863"/>
    <w:rsid w:val="00495A88"/>
    <w:rsid w:val="00497BC0"/>
    <w:rsid w:val="004A038E"/>
    <w:rsid w:val="004A1BC6"/>
    <w:rsid w:val="004A32E6"/>
    <w:rsid w:val="004B25AD"/>
    <w:rsid w:val="004B52FB"/>
    <w:rsid w:val="004B75EE"/>
    <w:rsid w:val="004C2EF3"/>
    <w:rsid w:val="004C4A9F"/>
    <w:rsid w:val="004C512E"/>
    <w:rsid w:val="004C5BD1"/>
    <w:rsid w:val="004D3578"/>
    <w:rsid w:val="004D67A7"/>
    <w:rsid w:val="004D72A2"/>
    <w:rsid w:val="004E1C41"/>
    <w:rsid w:val="004E213A"/>
    <w:rsid w:val="004E24C1"/>
    <w:rsid w:val="004E39A3"/>
    <w:rsid w:val="004E4FC7"/>
    <w:rsid w:val="004F03E1"/>
    <w:rsid w:val="004F051E"/>
    <w:rsid w:val="004F0988"/>
    <w:rsid w:val="004F1043"/>
    <w:rsid w:val="004F30CF"/>
    <w:rsid w:val="004F3340"/>
    <w:rsid w:val="004F3357"/>
    <w:rsid w:val="004F3753"/>
    <w:rsid w:val="004F570D"/>
    <w:rsid w:val="004F5DBB"/>
    <w:rsid w:val="004F6B2A"/>
    <w:rsid w:val="00500633"/>
    <w:rsid w:val="00503601"/>
    <w:rsid w:val="005045C6"/>
    <w:rsid w:val="0051320E"/>
    <w:rsid w:val="005173EE"/>
    <w:rsid w:val="00517CB9"/>
    <w:rsid w:val="00524B60"/>
    <w:rsid w:val="005276F0"/>
    <w:rsid w:val="0052796A"/>
    <w:rsid w:val="0053388B"/>
    <w:rsid w:val="0053414E"/>
    <w:rsid w:val="00535773"/>
    <w:rsid w:val="00536D20"/>
    <w:rsid w:val="00541F3B"/>
    <w:rsid w:val="00543E6C"/>
    <w:rsid w:val="00546539"/>
    <w:rsid w:val="005465A3"/>
    <w:rsid w:val="005515A7"/>
    <w:rsid w:val="00565087"/>
    <w:rsid w:val="00572F56"/>
    <w:rsid w:val="005805F7"/>
    <w:rsid w:val="00585BA9"/>
    <w:rsid w:val="00586860"/>
    <w:rsid w:val="00592A8D"/>
    <w:rsid w:val="00593AD7"/>
    <w:rsid w:val="00594D81"/>
    <w:rsid w:val="00597560"/>
    <w:rsid w:val="00597B11"/>
    <w:rsid w:val="005A0A45"/>
    <w:rsid w:val="005A1503"/>
    <w:rsid w:val="005A39B2"/>
    <w:rsid w:val="005A4857"/>
    <w:rsid w:val="005B3B09"/>
    <w:rsid w:val="005B3F62"/>
    <w:rsid w:val="005B4019"/>
    <w:rsid w:val="005B52EC"/>
    <w:rsid w:val="005C3045"/>
    <w:rsid w:val="005C7631"/>
    <w:rsid w:val="005C7DA3"/>
    <w:rsid w:val="005D0974"/>
    <w:rsid w:val="005D2E01"/>
    <w:rsid w:val="005D2FBE"/>
    <w:rsid w:val="005D30A3"/>
    <w:rsid w:val="005D420E"/>
    <w:rsid w:val="005D7526"/>
    <w:rsid w:val="005E0075"/>
    <w:rsid w:val="005E0435"/>
    <w:rsid w:val="005E1599"/>
    <w:rsid w:val="005E1BFF"/>
    <w:rsid w:val="005E3F9E"/>
    <w:rsid w:val="005E4BB2"/>
    <w:rsid w:val="005F13B8"/>
    <w:rsid w:val="005F1C9F"/>
    <w:rsid w:val="005F34C2"/>
    <w:rsid w:val="005F3B7B"/>
    <w:rsid w:val="005F4741"/>
    <w:rsid w:val="005F51FF"/>
    <w:rsid w:val="005F6C12"/>
    <w:rsid w:val="00600074"/>
    <w:rsid w:val="00600F10"/>
    <w:rsid w:val="00602AEA"/>
    <w:rsid w:val="0060482A"/>
    <w:rsid w:val="00605C3B"/>
    <w:rsid w:val="00612C57"/>
    <w:rsid w:val="00614FDF"/>
    <w:rsid w:val="00617CDA"/>
    <w:rsid w:val="006209DF"/>
    <w:rsid w:val="0062162D"/>
    <w:rsid w:val="006216FC"/>
    <w:rsid w:val="00622CB6"/>
    <w:rsid w:val="0062475D"/>
    <w:rsid w:val="00627B5D"/>
    <w:rsid w:val="00627CA4"/>
    <w:rsid w:val="00633021"/>
    <w:rsid w:val="00634D6D"/>
    <w:rsid w:val="0063543D"/>
    <w:rsid w:val="00636834"/>
    <w:rsid w:val="00637FF8"/>
    <w:rsid w:val="00646361"/>
    <w:rsid w:val="00647114"/>
    <w:rsid w:val="0065240A"/>
    <w:rsid w:val="00652E6D"/>
    <w:rsid w:val="006537B7"/>
    <w:rsid w:val="00653E57"/>
    <w:rsid w:val="006658C7"/>
    <w:rsid w:val="00670CDA"/>
    <w:rsid w:val="0067116B"/>
    <w:rsid w:val="0067143C"/>
    <w:rsid w:val="00671992"/>
    <w:rsid w:val="00671DD9"/>
    <w:rsid w:val="006760F2"/>
    <w:rsid w:val="00686052"/>
    <w:rsid w:val="00687548"/>
    <w:rsid w:val="00691A77"/>
    <w:rsid w:val="006922BF"/>
    <w:rsid w:val="00692D4D"/>
    <w:rsid w:val="00695B1D"/>
    <w:rsid w:val="006A0C3D"/>
    <w:rsid w:val="006A0D00"/>
    <w:rsid w:val="006A323F"/>
    <w:rsid w:val="006A36C4"/>
    <w:rsid w:val="006A41D0"/>
    <w:rsid w:val="006A647E"/>
    <w:rsid w:val="006A6733"/>
    <w:rsid w:val="006A7E24"/>
    <w:rsid w:val="006B2C8E"/>
    <w:rsid w:val="006B30D0"/>
    <w:rsid w:val="006C1C64"/>
    <w:rsid w:val="006C3D95"/>
    <w:rsid w:val="006C7E23"/>
    <w:rsid w:val="006D5F3E"/>
    <w:rsid w:val="006D68D2"/>
    <w:rsid w:val="006D6BDD"/>
    <w:rsid w:val="006E086F"/>
    <w:rsid w:val="006E23E1"/>
    <w:rsid w:val="006E25E1"/>
    <w:rsid w:val="006E5025"/>
    <w:rsid w:val="006E5C86"/>
    <w:rsid w:val="006E608C"/>
    <w:rsid w:val="006E70B3"/>
    <w:rsid w:val="006F0479"/>
    <w:rsid w:val="006F653D"/>
    <w:rsid w:val="00701116"/>
    <w:rsid w:val="00702DA5"/>
    <w:rsid w:val="00703B7A"/>
    <w:rsid w:val="00704F64"/>
    <w:rsid w:val="00705190"/>
    <w:rsid w:val="00710019"/>
    <w:rsid w:val="00710BB7"/>
    <w:rsid w:val="0071150E"/>
    <w:rsid w:val="00713C44"/>
    <w:rsid w:val="00714BF6"/>
    <w:rsid w:val="00715C2E"/>
    <w:rsid w:val="00716705"/>
    <w:rsid w:val="00717047"/>
    <w:rsid w:val="007170B3"/>
    <w:rsid w:val="00717992"/>
    <w:rsid w:val="0072003D"/>
    <w:rsid w:val="00720066"/>
    <w:rsid w:val="0072028E"/>
    <w:rsid w:val="0072335A"/>
    <w:rsid w:val="00725A49"/>
    <w:rsid w:val="007263C7"/>
    <w:rsid w:val="007277B8"/>
    <w:rsid w:val="00727CE9"/>
    <w:rsid w:val="00734273"/>
    <w:rsid w:val="00734496"/>
    <w:rsid w:val="00734A5B"/>
    <w:rsid w:val="007359B9"/>
    <w:rsid w:val="0074026F"/>
    <w:rsid w:val="00742275"/>
    <w:rsid w:val="007423EA"/>
    <w:rsid w:val="007429F6"/>
    <w:rsid w:val="00744E76"/>
    <w:rsid w:val="007454F5"/>
    <w:rsid w:val="007458DB"/>
    <w:rsid w:val="007459CA"/>
    <w:rsid w:val="00746325"/>
    <w:rsid w:val="0074711C"/>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DA4"/>
    <w:rsid w:val="0077681C"/>
    <w:rsid w:val="00777AAF"/>
    <w:rsid w:val="00781F0F"/>
    <w:rsid w:val="00782F6C"/>
    <w:rsid w:val="007837FF"/>
    <w:rsid w:val="007844BC"/>
    <w:rsid w:val="0079386E"/>
    <w:rsid w:val="00795563"/>
    <w:rsid w:val="00796090"/>
    <w:rsid w:val="00797D27"/>
    <w:rsid w:val="007A0A2E"/>
    <w:rsid w:val="007A1768"/>
    <w:rsid w:val="007B14D6"/>
    <w:rsid w:val="007B600E"/>
    <w:rsid w:val="007B65CD"/>
    <w:rsid w:val="007B7933"/>
    <w:rsid w:val="007C101F"/>
    <w:rsid w:val="007C719A"/>
    <w:rsid w:val="007D05C6"/>
    <w:rsid w:val="007D0754"/>
    <w:rsid w:val="007D1F4A"/>
    <w:rsid w:val="007D7240"/>
    <w:rsid w:val="007D770D"/>
    <w:rsid w:val="007E2187"/>
    <w:rsid w:val="007E2236"/>
    <w:rsid w:val="007E3C80"/>
    <w:rsid w:val="007E4402"/>
    <w:rsid w:val="007E7A30"/>
    <w:rsid w:val="007F0F4A"/>
    <w:rsid w:val="007F2078"/>
    <w:rsid w:val="007F40CF"/>
    <w:rsid w:val="007F7761"/>
    <w:rsid w:val="008017C7"/>
    <w:rsid w:val="008028A4"/>
    <w:rsid w:val="008044F3"/>
    <w:rsid w:val="008045F3"/>
    <w:rsid w:val="00804917"/>
    <w:rsid w:val="00805548"/>
    <w:rsid w:val="00810FAA"/>
    <w:rsid w:val="00811B81"/>
    <w:rsid w:val="0081657D"/>
    <w:rsid w:val="00816A4A"/>
    <w:rsid w:val="008203DF"/>
    <w:rsid w:val="00827EC7"/>
    <w:rsid w:val="00830747"/>
    <w:rsid w:val="00830AC7"/>
    <w:rsid w:val="00840DD9"/>
    <w:rsid w:val="00847A01"/>
    <w:rsid w:val="008537D0"/>
    <w:rsid w:val="0086095C"/>
    <w:rsid w:val="0086434B"/>
    <w:rsid w:val="008654B1"/>
    <w:rsid w:val="008679D4"/>
    <w:rsid w:val="0087231C"/>
    <w:rsid w:val="0087383F"/>
    <w:rsid w:val="00875677"/>
    <w:rsid w:val="00875D95"/>
    <w:rsid w:val="008768CA"/>
    <w:rsid w:val="00880D47"/>
    <w:rsid w:val="008834C3"/>
    <w:rsid w:val="00883680"/>
    <w:rsid w:val="00883747"/>
    <w:rsid w:val="00886661"/>
    <w:rsid w:val="00886D57"/>
    <w:rsid w:val="00891207"/>
    <w:rsid w:val="00894F08"/>
    <w:rsid w:val="008969A6"/>
    <w:rsid w:val="00897063"/>
    <w:rsid w:val="008A340D"/>
    <w:rsid w:val="008A761A"/>
    <w:rsid w:val="008B00ED"/>
    <w:rsid w:val="008B02FF"/>
    <w:rsid w:val="008B2302"/>
    <w:rsid w:val="008B2DFF"/>
    <w:rsid w:val="008B3446"/>
    <w:rsid w:val="008B6334"/>
    <w:rsid w:val="008C2DFB"/>
    <w:rsid w:val="008C384C"/>
    <w:rsid w:val="008C6450"/>
    <w:rsid w:val="008D12FE"/>
    <w:rsid w:val="008D1802"/>
    <w:rsid w:val="008D21AA"/>
    <w:rsid w:val="008D2EBE"/>
    <w:rsid w:val="008D782A"/>
    <w:rsid w:val="008E323E"/>
    <w:rsid w:val="008E4103"/>
    <w:rsid w:val="008F08A9"/>
    <w:rsid w:val="008F1ABC"/>
    <w:rsid w:val="008F25D4"/>
    <w:rsid w:val="008F4A33"/>
    <w:rsid w:val="008F60F1"/>
    <w:rsid w:val="008F68CB"/>
    <w:rsid w:val="008F715A"/>
    <w:rsid w:val="008F723C"/>
    <w:rsid w:val="008F7DD1"/>
    <w:rsid w:val="008F7FDD"/>
    <w:rsid w:val="00900001"/>
    <w:rsid w:val="0090271F"/>
    <w:rsid w:val="00902E23"/>
    <w:rsid w:val="009044EF"/>
    <w:rsid w:val="00905468"/>
    <w:rsid w:val="00905848"/>
    <w:rsid w:val="00906149"/>
    <w:rsid w:val="009114D7"/>
    <w:rsid w:val="0091348E"/>
    <w:rsid w:val="00916C22"/>
    <w:rsid w:val="00917CCB"/>
    <w:rsid w:val="00920C06"/>
    <w:rsid w:val="009239DA"/>
    <w:rsid w:val="00924BE7"/>
    <w:rsid w:val="00924DFD"/>
    <w:rsid w:val="00930B7B"/>
    <w:rsid w:val="00935D3F"/>
    <w:rsid w:val="009374DB"/>
    <w:rsid w:val="0094216E"/>
    <w:rsid w:val="00942EC2"/>
    <w:rsid w:val="0094361E"/>
    <w:rsid w:val="0094372E"/>
    <w:rsid w:val="00944E51"/>
    <w:rsid w:val="00946C59"/>
    <w:rsid w:val="009473D3"/>
    <w:rsid w:val="00950C0B"/>
    <w:rsid w:val="0095520E"/>
    <w:rsid w:val="009629A1"/>
    <w:rsid w:val="00962B42"/>
    <w:rsid w:val="009630B2"/>
    <w:rsid w:val="00963438"/>
    <w:rsid w:val="00970E1E"/>
    <w:rsid w:val="00971D98"/>
    <w:rsid w:val="00973F88"/>
    <w:rsid w:val="0097476C"/>
    <w:rsid w:val="00976E29"/>
    <w:rsid w:val="009855EE"/>
    <w:rsid w:val="009868D7"/>
    <w:rsid w:val="009914C6"/>
    <w:rsid w:val="00991745"/>
    <w:rsid w:val="009937F6"/>
    <w:rsid w:val="00993899"/>
    <w:rsid w:val="00993CF2"/>
    <w:rsid w:val="00996412"/>
    <w:rsid w:val="009A021C"/>
    <w:rsid w:val="009A0572"/>
    <w:rsid w:val="009A0F0A"/>
    <w:rsid w:val="009A29F2"/>
    <w:rsid w:val="009A6FC1"/>
    <w:rsid w:val="009B16ED"/>
    <w:rsid w:val="009B38DC"/>
    <w:rsid w:val="009B4096"/>
    <w:rsid w:val="009C237F"/>
    <w:rsid w:val="009C2AC9"/>
    <w:rsid w:val="009C4872"/>
    <w:rsid w:val="009C57A1"/>
    <w:rsid w:val="009C5D34"/>
    <w:rsid w:val="009C6001"/>
    <w:rsid w:val="009C6B1F"/>
    <w:rsid w:val="009D3297"/>
    <w:rsid w:val="009D40AB"/>
    <w:rsid w:val="009D66CC"/>
    <w:rsid w:val="009E01B8"/>
    <w:rsid w:val="009E1BC3"/>
    <w:rsid w:val="009E6196"/>
    <w:rsid w:val="009E68F0"/>
    <w:rsid w:val="009F048C"/>
    <w:rsid w:val="009F0AF9"/>
    <w:rsid w:val="009F1196"/>
    <w:rsid w:val="009F37B7"/>
    <w:rsid w:val="009F6E19"/>
    <w:rsid w:val="00A02DDA"/>
    <w:rsid w:val="00A032C8"/>
    <w:rsid w:val="00A04469"/>
    <w:rsid w:val="00A07965"/>
    <w:rsid w:val="00A07A2A"/>
    <w:rsid w:val="00A07EB1"/>
    <w:rsid w:val="00A102A6"/>
    <w:rsid w:val="00A10F02"/>
    <w:rsid w:val="00A113A9"/>
    <w:rsid w:val="00A11857"/>
    <w:rsid w:val="00A13B9D"/>
    <w:rsid w:val="00A145AD"/>
    <w:rsid w:val="00A164B4"/>
    <w:rsid w:val="00A24369"/>
    <w:rsid w:val="00A257C0"/>
    <w:rsid w:val="00A25BEE"/>
    <w:rsid w:val="00A26956"/>
    <w:rsid w:val="00A26BA7"/>
    <w:rsid w:val="00A2742B"/>
    <w:rsid w:val="00A27486"/>
    <w:rsid w:val="00A51664"/>
    <w:rsid w:val="00A524BB"/>
    <w:rsid w:val="00A52510"/>
    <w:rsid w:val="00A53724"/>
    <w:rsid w:val="00A54DA5"/>
    <w:rsid w:val="00A55ADA"/>
    <w:rsid w:val="00A56066"/>
    <w:rsid w:val="00A562F5"/>
    <w:rsid w:val="00A563F5"/>
    <w:rsid w:val="00A57553"/>
    <w:rsid w:val="00A615A0"/>
    <w:rsid w:val="00A65532"/>
    <w:rsid w:val="00A660BE"/>
    <w:rsid w:val="00A6636C"/>
    <w:rsid w:val="00A7262B"/>
    <w:rsid w:val="00A73129"/>
    <w:rsid w:val="00A7353B"/>
    <w:rsid w:val="00A7377E"/>
    <w:rsid w:val="00A73A85"/>
    <w:rsid w:val="00A74411"/>
    <w:rsid w:val="00A75A5B"/>
    <w:rsid w:val="00A76C8E"/>
    <w:rsid w:val="00A7704A"/>
    <w:rsid w:val="00A777E8"/>
    <w:rsid w:val="00A77A1D"/>
    <w:rsid w:val="00A82346"/>
    <w:rsid w:val="00A84C9F"/>
    <w:rsid w:val="00A87A1D"/>
    <w:rsid w:val="00A87D8D"/>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64DD"/>
    <w:rsid w:val="00AC6BC6"/>
    <w:rsid w:val="00AD072A"/>
    <w:rsid w:val="00AD0C22"/>
    <w:rsid w:val="00AD27D0"/>
    <w:rsid w:val="00AD2A4F"/>
    <w:rsid w:val="00AD5841"/>
    <w:rsid w:val="00AD6AA2"/>
    <w:rsid w:val="00AD7CB5"/>
    <w:rsid w:val="00AD7D35"/>
    <w:rsid w:val="00AE03CB"/>
    <w:rsid w:val="00AE25AB"/>
    <w:rsid w:val="00AE365D"/>
    <w:rsid w:val="00AE4D72"/>
    <w:rsid w:val="00AE5E92"/>
    <w:rsid w:val="00AE5FF4"/>
    <w:rsid w:val="00AE65E2"/>
    <w:rsid w:val="00AE7059"/>
    <w:rsid w:val="00AE7330"/>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3220"/>
    <w:rsid w:val="00B24020"/>
    <w:rsid w:val="00B2429C"/>
    <w:rsid w:val="00B305DB"/>
    <w:rsid w:val="00B314F3"/>
    <w:rsid w:val="00B31D7C"/>
    <w:rsid w:val="00B325A4"/>
    <w:rsid w:val="00B3584D"/>
    <w:rsid w:val="00B41D58"/>
    <w:rsid w:val="00B4396D"/>
    <w:rsid w:val="00B46F00"/>
    <w:rsid w:val="00B506E4"/>
    <w:rsid w:val="00B52079"/>
    <w:rsid w:val="00B52A6D"/>
    <w:rsid w:val="00B536C6"/>
    <w:rsid w:val="00B53ABD"/>
    <w:rsid w:val="00B553BE"/>
    <w:rsid w:val="00B571EA"/>
    <w:rsid w:val="00B62845"/>
    <w:rsid w:val="00B63F75"/>
    <w:rsid w:val="00B64541"/>
    <w:rsid w:val="00B7141E"/>
    <w:rsid w:val="00B71F21"/>
    <w:rsid w:val="00B736FA"/>
    <w:rsid w:val="00B74291"/>
    <w:rsid w:val="00B746BD"/>
    <w:rsid w:val="00B74C89"/>
    <w:rsid w:val="00B752FF"/>
    <w:rsid w:val="00B759E2"/>
    <w:rsid w:val="00B76E2E"/>
    <w:rsid w:val="00B80CF4"/>
    <w:rsid w:val="00B814C5"/>
    <w:rsid w:val="00B82E3B"/>
    <w:rsid w:val="00B83DEA"/>
    <w:rsid w:val="00B8415D"/>
    <w:rsid w:val="00B8633C"/>
    <w:rsid w:val="00B93086"/>
    <w:rsid w:val="00B94C21"/>
    <w:rsid w:val="00BA11CB"/>
    <w:rsid w:val="00BA19ED"/>
    <w:rsid w:val="00BA321D"/>
    <w:rsid w:val="00BA4B8D"/>
    <w:rsid w:val="00BA7F77"/>
    <w:rsid w:val="00BB2703"/>
    <w:rsid w:val="00BB7577"/>
    <w:rsid w:val="00BC0F7D"/>
    <w:rsid w:val="00BC1CD7"/>
    <w:rsid w:val="00BC2999"/>
    <w:rsid w:val="00BD075F"/>
    <w:rsid w:val="00BD3F77"/>
    <w:rsid w:val="00BD6EDE"/>
    <w:rsid w:val="00BD7204"/>
    <w:rsid w:val="00BD733C"/>
    <w:rsid w:val="00BD7D31"/>
    <w:rsid w:val="00BE28C4"/>
    <w:rsid w:val="00BE3255"/>
    <w:rsid w:val="00BF128E"/>
    <w:rsid w:val="00BF4659"/>
    <w:rsid w:val="00BF5ABC"/>
    <w:rsid w:val="00BF676F"/>
    <w:rsid w:val="00C027AE"/>
    <w:rsid w:val="00C04D6E"/>
    <w:rsid w:val="00C04EF4"/>
    <w:rsid w:val="00C0599E"/>
    <w:rsid w:val="00C074DD"/>
    <w:rsid w:val="00C11E22"/>
    <w:rsid w:val="00C142EB"/>
    <w:rsid w:val="00C1496A"/>
    <w:rsid w:val="00C178AA"/>
    <w:rsid w:val="00C17E92"/>
    <w:rsid w:val="00C25088"/>
    <w:rsid w:val="00C33079"/>
    <w:rsid w:val="00C42D4B"/>
    <w:rsid w:val="00C45231"/>
    <w:rsid w:val="00C4544A"/>
    <w:rsid w:val="00C47D5E"/>
    <w:rsid w:val="00C47ED1"/>
    <w:rsid w:val="00C55F82"/>
    <w:rsid w:val="00C57ED9"/>
    <w:rsid w:val="00C60D34"/>
    <w:rsid w:val="00C60DB5"/>
    <w:rsid w:val="00C6339B"/>
    <w:rsid w:val="00C63C9D"/>
    <w:rsid w:val="00C711AB"/>
    <w:rsid w:val="00C72833"/>
    <w:rsid w:val="00C76EC7"/>
    <w:rsid w:val="00C80F1D"/>
    <w:rsid w:val="00C81A1E"/>
    <w:rsid w:val="00C919DC"/>
    <w:rsid w:val="00C92E9C"/>
    <w:rsid w:val="00C93565"/>
    <w:rsid w:val="00C93F40"/>
    <w:rsid w:val="00CA3D0C"/>
    <w:rsid w:val="00CA6216"/>
    <w:rsid w:val="00CA794E"/>
    <w:rsid w:val="00CB50EB"/>
    <w:rsid w:val="00CD5925"/>
    <w:rsid w:val="00CD7337"/>
    <w:rsid w:val="00CD7497"/>
    <w:rsid w:val="00CD777F"/>
    <w:rsid w:val="00CD7D33"/>
    <w:rsid w:val="00CE09CA"/>
    <w:rsid w:val="00CE2BCE"/>
    <w:rsid w:val="00CE4F4C"/>
    <w:rsid w:val="00CE5AD3"/>
    <w:rsid w:val="00CE60A2"/>
    <w:rsid w:val="00CE638E"/>
    <w:rsid w:val="00CE6564"/>
    <w:rsid w:val="00CE6C33"/>
    <w:rsid w:val="00CF2B63"/>
    <w:rsid w:val="00CF2E6B"/>
    <w:rsid w:val="00CF4255"/>
    <w:rsid w:val="00CF6E4C"/>
    <w:rsid w:val="00D00313"/>
    <w:rsid w:val="00D0349E"/>
    <w:rsid w:val="00D05776"/>
    <w:rsid w:val="00D0628E"/>
    <w:rsid w:val="00D0722D"/>
    <w:rsid w:val="00D07B84"/>
    <w:rsid w:val="00D11DA7"/>
    <w:rsid w:val="00D1725A"/>
    <w:rsid w:val="00D22235"/>
    <w:rsid w:val="00D23584"/>
    <w:rsid w:val="00D23961"/>
    <w:rsid w:val="00D23DF4"/>
    <w:rsid w:val="00D24236"/>
    <w:rsid w:val="00D33C59"/>
    <w:rsid w:val="00D33F98"/>
    <w:rsid w:val="00D34C90"/>
    <w:rsid w:val="00D368CA"/>
    <w:rsid w:val="00D3732E"/>
    <w:rsid w:val="00D37859"/>
    <w:rsid w:val="00D40DBB"/>
    <w:rsid w:val="00D41F22"/>
    <w:rsid w:val="00D438A3"/>
    <w:rsid w:val="00D45E7F"/>
    <w:rsid w:val="00D503A3"/>
    <w:rsid w:val="00D51AFF"/>
    <w:rsid w:val="00D57972"/>
    <w:rsid w:val="00D62DC7"/>
    <w:rsid w:val="00D64CD2"/>
    <w:rsid w:val="00D6509F"/>
    <w:rsid w:val="00D667EF"/>
    <w:rsid w:val="00D675A9"/>
    <w:rsid w:val="00D72AEB"/>
    <w:rsid w:val="00D738D6"/>
    <w:rsid w:val="00D755EB"/>
    <w:rsid w:val="00D76048"/>
    <w:rsid w:val="00D7766B"/>
    <w:rsid w:val="00D855F4"/>
    <w:rsid w:val="00D86EA1"/>
    <w:rsid w:val="00D87740"/>
    <w:rsid w:val="00D87E00"/>
    <w:rsid w:val="00D91157"/>
    <w:rsid w:val="00D9134D"/>
    <w:rsid w:val="00D9159B"/>
    <w:rsid w:val="00D91987"/>
    <w:rsid w:val="00D94548"/>
    <w:rsid w:val="00D94689"/>
    <w:rsid w:val="00D957AF"/>
    <w:rsid w:val="00D96C29"/>
    <w:rsid w:val="00DA0529"/>
    <w:rsid w:val="00DA4AF3"/>
    <w:rsid w:val="00DA4B59"/>
    <w:rsid w:val="00DA539D"/>
    <w:rsid w:val="00DA6DD4"/>
    <w:rsid w:val="00DA771D"/>
    <w:rsid w:val="00DA7A03"/>
    <w:rsid w:val="00DB1818"/>
    <w:rsid w:val="00DB475E"/>
    <w:rsid w:val="00DB4F4F"/>
    <w:rsid w:val="00DB6BF9"/>
    <w:rsid w:val="00DC10BA"/>
    <w:rsid w:val="00DC309B"/>
    <w:rsid w:val="00DC4DA2"/>
    <w:rsid w:val="00DC670F"/>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F02C6"/>
    <w:rsid w:val="00DF0331"/>
    <w:rsid w:val="00DF2B1F"/>
    <w:rsid w:val="00DF62CD"/>
    <w:rsid w:val="00E004B1"/>
    <w:rsid w:val="00E006C3"/>
    <w:rsid w:val="00E0116E"/>
    <w:rsid w:val="00E016B6"/>
    <w:rsid w:val="00E1175A"/>
    <w:rsid w:val="00E14B75"/>
    <w:rsid w:val="00E15655"/>
    <w:rsid w:val="00E16509"/>
    <w:rsid w:val="00E16D7B"/>
    <w:rsid w:val="00E22075"/>
    <w:rsid w:val="00E23D72"/>
    <w:rsid w:val="00E26693"/>
    <w:rsid w:val="00E312BB"/>
    <w:rsid w:val="00E31A44"/>
    <w:rsid w:val="00E331A1"/>
    <w:rsid w:val="00E403D4"/>
    <w:rsid w:val="00E424FB"/>
    <w:rsid w:val="00E44582"/>
    <w:rsid w:val="00E45683"/>
    <w:rsid w:val="00E47F07"/>
    <w:rsid w:val="00E50E11"/>
    <w:rsid w:val="00E52F49"/>
    <w:rsid w:val="00E536C9"/>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781E"/>
    <w:rsid w:val="00EA15B0"/>
    <w:rsid w:val="00EA36E0"/>
    <w:rsid w:val="00EA5EA7"/>
    <w:rsid w:val="00EA603E"/>
    <w:rsid w:val="00EA670A"/>
    <w:rsid w:val="00EB0DF7"/>
    <w:rsid w:val="00EB1666"/>
    <w:rsid w:val="00EB26E1"/>
    <w:rsid w:val="00EB2D22"/>
    <w:rsid w:val="00EB3D82"/>
    <w:rsid w:val="00EB5A67"/>
    <w:rsid w:val="00EB5F32"/>
    <w:rsid w:val="00EC0408"/>
    <w:rsid w:val="00EC125F"/>
    <w:rsid w:val="00EC492B"/>
    <w:rsid w:val="00EC4A25"/>
    <w:rsid w:val="00EC4D95"/>
    <w:rsid w:val="00EC57BB"/>
    <w:rsid w:val="00EC6018"/>
    <w:rsid w:val="00EC7662"/>
    <w:rsid w:val="00ED2576"/>
    <w:rsid w:val="00ED3E28"/>
    <w:rsid w:val="00EE47C9"/>
    <w:rsid w:val="00EE542A"/>
    <w:rsid w:val="00EE69AF"/>
    <w:rsid w:val="00EE6C70"/>
    <w:rsid w:val="00EF053B"/>
    <w:rsid w:val="00EF0974"/>
    <w:rsid w:val="00EF3605"/>
    <w:rsid w:val="00EF6247"/>
    <w:rsid w:val="00F00DC6"/>
    <w:rsid w:val="00F0172B"/>
    <w:rsid w:val="00F02473"/>
    <w:rsid w:val="00F025A2"/>
    <w:rsid w:val="00F032F6"/>
    <w:rsid w:val="00F04712"/>
    <w:rsid w:val="00F10282"/>
    <w:rsid w:val="00F105FC"/>
    <w:rsid w:val="00F1120C"/>
    <w:rsid w:val="00F12F30"/>
    <w:rsid w:val="00F13360"/>
    <w:rsid w:val="00F147E9"/>
    <w:rsid w:val="00F14C7E"/>
    <w:rsid w:val="00F15318"/>
    <w:rsid w:val="00F17505"/>
    <w:rsid w:val="00F2243E"/>
    <w:rsid w:val="00F22EC7"/>
    <w:rsid w:val="00F230E6"/>
    <w:rsid w:val="00F23DA2"/>
    <w:rsid w:val="00F24890"/>
    <w:rsid w:val="00F24A5E"/>
    <w:rsid w:val="00F25B53"/>
    <w:rsid w:val="00F30247"/>
    <w:rsid w:val="00F325C8"/>
    <w:rsid w:val="00F3312E"/>
    <w:rsid w:val="00F468A8"/>
    <w:rsid w:val="00F5035D"/>
    <w:rsid w:val="00F50CF2"/>
    <w:rsid w:val="00F51944"/>
    <w:rsid w:val="00F525C8"/>
    <w:rsid w:val="00F55BCA"/>
    <w:rsid w:val="00F56D1C"/>
    <w:rsid w:val="00F57E30"/>
    <w:rsid w:val="00F622D8"/>
    <w:rsid w:val="00F63D63"/>
    <w:rsid w:val="00F6488D"/>
    <w:rsid w:val="00F64AF0"/>
    <w:rsid w:val="00F653B8"/>
    <w:rsid w:val="00F74905"/>
    <w:rsid w:val="00F762B7"/>
    <w:rsid w:val="00F77226"/>
    <w:rsid w:val="00F83E50"/>
    <w:rsid w:val="00F84819"/>
    <w:rsid w:val="00F9008D"/>
    <w:rsid w:val="00F93664"/>
    <w:rsid w:val="00F940A3"/>
    <w:rsid w:val="00F97CD9"/>
    <w:rsid w:val="00F97D03"/>
    <w:rsid w:val="00FA0623"/>
    <w:rsid w:val="00FA1266"/>
    <w:rsid w:val="00FA232F"/>
    <w:rsid w:val="00FA7F64"/>
    <w:rsid w:val="00FB22EB"/>
    <w:rsid w:val="00FB2A74"/>
    <w:rsid w:val="00FB4B6B"/>
    <w:rsid w:val="00FC1192"/>
    <w:rsid w:val="00FD11BE"/>
    <w:rsid w:val="00FD1C4C"/>
    <w:rsid w:val="00FD3847"/>
    <w:rsid w:val="00FD66F0"/>
    <w:rsid w:val="00FD7692"/>
    <w:rsid w:val="00FD7DD5"/>
    <w:rsid w:val="00FE2ED9"/>
    <w:rsid w:val="00FE6322"/>
    <w:rsid w:val="00FF51FB"/>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RBI5PAMIO524-1616901215-42091</_dlc_DocId>
    <HideFromDelve xmlns="71c5aaf6-e6ce-465b-b873-5148d2a4c105">false</HideFromDelve>
    <Comments xmlns="3f2ce089-3858-4176-9a21-a30f9204848e">OK</Comments>
    <_dlc_DocIdUrl xmlns="71c5aaf6-e6ce-465b-b873-5148d2a4c105">
      <Url>https://nokia.sharepoint.com/sites/gxp/_layouts/15/DocIdRedir.aspx?ID=RBI5PAMIO524-1616901215-42091</Url>
      <Description>RBI5PAMIO524-1616901215-42091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7</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Nokia-2</cp:lastModifiedBy>
  <cp:revision>15</cp:revision>
  <cp:lastPrinted>2019-02-25T14:05:00Z</cp:lastPrinted>
  <dcterms:created xsi:type="dcterms:W3CDTF">2025-01-10T11:33:00Z</dcterms:created>
  <dcterms:modified xsi:type="dcterms:W3CDTF">2025-02-20T10:22:00Z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c6fc1740-bad4-4fd0-9ed7-23c842a758f6</vt:lpwstr>
  </property>
  <property fmtid="{D5CDD505-2E9C-101B-9397-08002B2CF9AE}" pid="6" name="MediaServiceImageTags">
    <vt:lpwstr/>
  </property>
</Properties>
</file>